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974BA50" w14:textId="3CDF7056" w:rsidR="00876A08" w:rsidRDefault="009A7A83" w:rsidP="007542E4">
      <w:pPr>
        <w:rPr>
          <w:rFonts w:ascii="Myriad Pro" w:eastAsiaTheme="majorEastAsia" w:hAnsi="Myriad Pro" w:cs="Segoe UI"/>
          <w:b/>
          <w:bCs/>
          <w:color w:val="0553A2"/>
          <w:sz w:val="32"/>
          <w:szCs w:val="32"/>
        </w:rPr>
      </w:pPr>
      <w:r w:rsidRPr="009A7A83">
        <w:rPr>
          <w:rFonts w:ascii="Myriad Pro" w:eastAsiaTheme="majorEastAsia" w:hAnsi="Myriad Pro" w:cs="Segoe UI"/>
          <w:b/>
          <w:bCs/>
          <w:color w:val="0553A2"/>
          <w:sz w:val="32"/>
          <w:szCs w:val="32"/>
        </w:rPr>
        <w:t>PicoSYS 3023 und 3024: Kompakte ARM Embedded PCs für KI und Edge Computing</w:t>
      </w:r>
    </w:p>
    <w:p w14:paraId="62E578EB" w14:textId="77777777" w:rsidR="009A7A83" w:rsidRPr="007542E4" w:rsidRDefault="009A7A83" w:rsidP="007542E4">
      <w:pPr>
        <w:rPr>
          <w:rFonts w:ascii="Myriad Pro" w:hAnsi="Myriad Pro" w:cs="Arial"/>
          <w:noProof/>
          <w:color w:val="404040"/>
          <w:sz w:val="20"/>
          <w:szCs w:val="20"/>
        </w:rPr>
      </w:pPr>
    </w:p>
    <w:p w14:paraId="3D63855D" w14:textId="77777777" w:rsidR="009A7A83" w:rsidRPr="009A7A83"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Die ICO Innovative Computer GmbH erweitert ihr Angebot an kompakten Embedded PCs um die Modelle PicoSYS 3023 und PicoSYS 3024. Beide Systeme basieren auf der NVIDIA Jetson Orin Nano Plattform und verbinden eine ARM-basierte Prozessorarchitektur mit einem lüfterlosen, besonders platzsparenden Gehäuse. Damit eignen sie sich für dezentrale Anwendungen, bei denen Daten direkt am Entstehungsort verarbeitet werden sollen.</w:t>
      </w:r>
    </w:p>
    <w:p w14:paraId="2E000738" w14:textId="77777777" w:rsidR="009A7A83" w:rsidRPr="009A7A83" w:rsidRDefault="009A7A83" w:rsidP="009A7A83">
      <w:pPr>
        <w:rPr>
          <w:rFonts w:ascii="Myriad Pro" w:hAnsi="Myriad Pro" w:cs="Arial"/>
          <w:noProof/>
          <w:color w:val="404040"/>
          <w:sz w:val="20"/>
          <w:szCs w:val="20"/>
        </w:rPr>
      </w:pPr>
    </w:p>
    <w:p w14:paraId="5221BF4B" w14:textId="77777777" w:rsidR="009A7A83" w:rsidRPr="009A7A83"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Als Recheneinheit kommt ein Arm Cortex-A78AE v8.2 Prozessor zum Einsatz. Der PicoSYS 3023 ist mit 4 GB RAM ausgestattet, während der PicoSYS 3024 mit 8 GB RAM zusätzliche Reserven für anspruchsvollere Anwendungen bietet. Beide Modelle verfügen über eine 128 GB SSD und unterstützen Linux sowie NVIDIA JetPack 6.2.</w:t>
      </w:r>
    </w:p>
    <w:p w14:paraId="73B472D0" w14:textId="77777777" w:rsidR="009A7A83" w:rsidRPr="009A7A83" w:rsidRDefault="009A7A83" w:rsidP="009A7A83">
      <w:pPr>
        <w:rPr>
          <w:rFonts w:ascii="Myriad Pro" w:hAnsi="Myriad Pro" w:cs="Arial"/>
          <w:noProof/>
          <w:color w:val="404040"/>
          <w:sz w:val="20"/>
          <w:szCs w:val="20"/>
        </w:rPr>
      </w:pPr>
    </w:p>
    <w:p w14:paraId="6CA59C35" w14:textId="77777777" w:rsidR="009A7A83" w:rsidRPr="009A7A83"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Für die Einbindung in bestehende Systeme stehen Gigabit-LAN, HDMI, zwei USB 3.2 Gen 2 Anschlüsse sowie ein USB 2.0 Port mit Type-C-Recovery-Funktion zur Verfügung. WLAN ist optional erhältlich. Die Stromversorgung erfolgt über ein externes 60-W-Netzteil mit einem Eingangsspannungsbereich von 9 bis 24 Volt DC.</w:t>
      </w:r>
    </w:p>
    <w:p w14:paraId="286686D4" w14:textId="77777777" w:rsidR="009A7A83" w:rsidRPr="009A7A83" w:rsidRDefault="009A7A83" w:rsidP="009A7A83">
      <w:pPr>
        <w:rPr>
          <w:rFonts w:ascii="Myriad Pro" w:hAnsi="Myriad Pro" w:cs="Arial"/>
          <w:noProof/>
          <w:color w:val="404040"/>
          <w:sz w:val="20"/>
          <w:szCs w:val="20"/>
        </w:rPr>
      </w:pPr>
    </w:p>
    <w:p w14:paraId="004F4A50" w14:textId="77777777" w:rsidR="009A7A83" w:rsidRPr="009A7A83"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Mit Abmessungen von lediglich 130 x 82 x 49 Millimetern lassen sich die Embedded PCs auch in beengten Einbausituationen unterbringen. Der lüfterlose Aufbau reduziert den Wartungsaufwand, während der Betriebstemperaturbereich von minus 25 bis plus 50 Grad Celsius den Einsatz in unterschiedlichen technischen Umgebungen ermöglicht. Die Montage kann platzsparend an einer Wand oder innerhalb einer Anlage erfolgen.</w:t>
      </w:r>
    </w:p>
    <w:p w14:paraId="7CE283A0" w14:textId="77777777" w:rsidR="009A7A83" w:rsidRPr="009A7A83" w:rsidRDefault="009A7A83" w:rsidP="009A7A83">
      <w:pPr>
        <w:rPr>
          <w:rFonts w:ascii="Myriad Pro" w:hAnsi="Myriad Pro" w:cs="Arial"/>
          <w:noProof/>
          <w:color w:val="404040"/>
          <w:sz w:val="20"/>
          <w:szCs w:val="20"/>
        </w:rPr>
      </w:pPr>
    </w:p>
    <w:p w14:paraId="18E0838B" w14:textId="77777777" w:rsidR="009A7A83" w:rsidRPr="009A7A83"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Mögliche Einsatzgebiete reichen von industrieller Bildverarbeitung und Objekterkennung über intelligente Kamerasysteme bis zu Edge-Gateways, Maschinenüberwachung und kompakten Steuerungslösungen. Auch für Anwendungen in Logistik, Automatisierung, Robotik oder Smart Infrastructure bieten die PicoSYS Modelle eine kompakte Plattform zur lokalen Verarbeitung von Daten.</w:t>
      </w:r>
    </w:p>
    <w:p w14:paraId="78233B71" w14:textId="77777777" w:rsidR="009A7A83" w:rsidRPr="009A7A83" w:rsidRDefault="009A7A83" w:rsidP="009A7A83">
      <w:pPr>
        <w:rPr>
          <w:rFonts w:ascii="Myriad Pro" w:hAnsi="Myriad Pro" w:cs="Arial"/>
          <w:noProof/>
          <w:color w:val="404040"/>
          <w:sz w:val="20"/>
          <w:szCs w:val="20"/>
        </w:rPr>
      </w:pPr>
    </w:p>
    <w:p w14:paraId="640A77FD" w14:textId="7AAC56FB" w:rsidR="00224E2D" w:rsidRDefault="009A7A83" w:rsidP="009A7A83">
      <w:pPr>
        <w:rPr>
          <w:rFonts w:ascii="Myriad Pro" w:hAnsi="Myriad Pro" w:cs="Arial"/>
          <w:noProof/>
          <w:color w:val="404040"/>
          <w:sz w:val="20"/>
          <w:szCs w:val="20"/>
        </w:rPr>
      </w:pPr>
      <w:r w:rsidRPr="009A7A83">
        <w:rPr>
          <w:rFonts w:ascii="Myriad Pro" w:hAnsi="Myriad Pro" w:cs="Arial"/>
          <w:noProof/>
          <w:color w:val="404040"/>
          <w:sz w:val="20"/>
          <w:szCs w:val="20"/>
        </w:rPr>
        <w:t>Die ICO Innovative Computer GmbH unterstützt Unternehmen bei der Auswahl und Integration geeigneter Embedded Systeme. Abweichende Ausstattungen und individuelle Anpassungen können bereits bei kleineren Stückzahlen in der hauseigenen Fertigung umgesetzt werden.</w:t>
      </w:r>
      <w:bookmarkStart w:id="0" w:name="_GoBack"/>
      <w:bookmarkEnd w:id="0"/>
    </w:p>
    <w:p w14:paraId="15653480" w14:textId="669BDC14" w:rsidR="00224E2D" w:rsidRDefault="00224E2D" w:rsidP="007C613F">
      <w:pPr>
        <w:rPr>
          <w:rFonts w:ascii="Myriad Pro" w:hAnsi="Myriad Pro" w:cs="Arial"/>
          <w:noProof/>
          <w:color w:val="404040"/>
          <w:sz w:val="20"/>
          <w:szCs w:val="20"/>
        </w:rPr>
      </w:pPr>
    </w:p>
    <w:p w14:paraId="0456DED9" w14:textId="13AFD219" w:rsidR="00224E2D" w:rsidRDefault="00224E2D" w:rsidP="007C613F">
      <w:pPr>
        <w:rPr>
          <w:rFonts w:ascii="Myriad Pro" w:hAnsi="Myriad Pro" w:cs="Arial"/>
          <w:noProof/>
          <w:color w:val="404040"/>
          <w:sz w:val="20"/>
          <w:szCs w:val="20"/>
        </w:rPr>
      </w:pPr>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E18E9F" w14:textId="77777777" w:rsidR="00236B91" w:rsidRDefault="00236B91">
      <w:r>
        <w:separator/>
      </w:r>
    </w:p>
  </w:endnote>
  <w:endnote w:type="continuationSeparator" w:id="0">
    <w:p w14:paraId="64713ECC" w14:textId="77777777" w:rsidR="00236B91" w:rsidRDefault="00236B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493569" w14:textId="77777777" w:rsidR="00236B91" w:rsidRDefault="00236B91">
      <w:r>
        <w:separator/>
      </w:r>
    </w:p>
  </w:footnote>
  <w:footnote w:type="continuationSeparator" w:id="0">
    <w:p w14:paraId="0850B0A3" w14:textId="77777777" w:rsidR="00236B91" w:rsidRDefault="00236B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C5E984-FB2E-48DA-BAA7-951A709B5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558</Words>
  <Characters>3518</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76</cp:revision>
  <cp:lastPrinted>1900-12-31T23:00:00Z</cp:lastPrinted>
  <dcterms:created xsi:type="dcterms:W3CDTF">2023-08-01T10:08:00Z</dcterms:created>
  <dcterms:modified xsi:type="dcterms:W3CDTF">2026-07-10T09:01:00Z</dcterms:modified>
</cp:coreProperties>
</file>